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B26F7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B26F7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B26F7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B26F7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B26F7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B26F7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B26F7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B26F7F" w:rsidRPr="00B26F7F">
          <w:rPr>
            <w:b w:val="0"/>
          </w:rPr>
          <w:t xml:space="preserve"> 11091/028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B26F7F" w:rsidP="00232C8F">
            <w:r>
              <w:t>Медицинский дезинфектор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B26F7F" w:rsidP="00232C8F">
            <w:r>
              <w:t>24040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B26F7F" w:rsidRPr="00B26F7F">
          <w:rPr>
            <w:rStyle w:val="aa"/>
          </w:rPr>
          <w:t xml:space="preserve"> Общебольничный медицинский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B26F7F" w:rsidRPr="00B26F7F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B26F7F" w:rsidRPr="00B26F7F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B26F7F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B26F7F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B26F7F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B26F7F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B26F7F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0860ED" w:rsidP="00C3186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B26F7F" w:rsidRPr="00B26F7F">
          <w:rPr>
            <w:rStyle w:val="aa"/>
          </w:rPr>
          <w:t xml:space="preserve"> Отсутствует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B26F7F" w:rsidRPr="00B26F7F">
          <w:rPr>
            <w:rStyle w:val="aa"/>
          </w:rPr>
          <w:t xml:space="preserve"> Дезинфицирующие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26F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26F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26F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26F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26F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26F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26F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26F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B26F7F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26F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26F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26F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26F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B26F7F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26F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26F7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26F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B26F7F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B26F7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6F7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B8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B8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6F7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B8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B8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6F7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B8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B8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6F7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B8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B8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6F7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B8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B8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6F7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B8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B8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26F7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B8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F4B8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753D60" w:rsidRPr="00753D60">
          <w:rPr>
            <w:i/>
            <w:u w:val="single"/>
          </w:rPr>
          <w:t>1. Рекомендации по улучшению и оздоровлению условий труда:</w:t>
        </w:r>
        <w:r w:rsidR="00753D60" w:rsidRPr="00753D60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753D60" w:rsidRPr="00753D60">
          <w:rPr>
            <w:i/>
            <w:u w:val="single"/>
          </w:rPr>
          <w:tab/>
          <w:t>   </w:t>
        </w:r>
        <w:r w:rsidR="00753D60" w:rsidRPr="00753D60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753D60" w:rsidRPr="00753D60">
          <w:rPr>
            <w:i/>
            <w:u w:val="single"/>
          </w:rPr>
          <w:tab/>
          <w:t>   </w:t>
        </w:r>
        <w:r w:rsidR="00753D60" w:rsidRPr="00753D60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753D60" w:rsidRPr="00753D60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753D60" w:rsidRPr="00753D60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26F7F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26F7F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B26F7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26F7F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26F7F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B26F7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B26F7F" w:rsidRPr="00B26F7F" w:rsidTr="00B26F7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</w:tr>
      <w:tr w:rsidR="00B26F7F" w:rsidRPr="00B26F7F" w:rsidTr="00B26F7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(дата)</w:t>
            </w:r>
          </w:p>
        </w:tc>
      </w:tr>
      <w:tr w:rsidR="00B26F7F" w:rsidRPr="00B26F7F" w:rsidTr="00B26F7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</w:tr>
      <w:tr w:rsidR="00B26F7F" w:rsidRPr="00B26F7F" w:rsidTr="00B26F7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(дата)</w:t>
            </w:r>
          </w:p>
        </w:tc>
      </w:tr>
      <w:tr w:rsidR="00B26F7F" w:rsidRPr="00B26F7F" w:rsidTr="00B26F7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</w:tr>
      <w:tr w:rsidR="00B26F7F" w:rsidRPr="00B26F7F" w:rsidTr="00B26F7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DB084A" w:rsidTr="00DB084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DB084A" w:rsidRDefault="00DB084A" w:rsidP="003C5C39">
            <w:pPr>
              <w:pStyle w:val="a8"/>
            </w:pPr>
            <w:r w:rsidRPr="00DB084A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DB084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DB084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DB084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DB084A" w:rsidRDefault="00DB084A" w:rsidP="003C5C39">
            <w:pPr>
              <w:pStyle w:val="a8"/>
            </w:pPr>
            <w:r w:rsidRPr="00DB084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DB084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DB084A" w:rsidRDefault="00753D60" w:rsidP="003C5C39">
            <w:pPr>
              <w:pStyle w:val="a8"/>
            </w:pPr>
            <w:r>
              <w:t>24.11.2016</w:t>
            </w:r>
          </w:p>
        </w:tc>
      </w:tr>
      <w:tr w:rsidR="00EF07A3" w:rsidRPr="00DB084A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DB084A" w:rsidRDefault="00DB084A" w:rsidP="003C5C39">
            <w:pPr>
              <w:pStyle w:val="a8"/>
              <w:rPr>
                <w:b/>
                <w:vertAlign w:val="superscript"/>
              </w:rPr>
            </w:pPr>
            <w:r w:rsidRPr="00DB084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DB084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DB084A" w:rsidRDefault="00DB084A" w:rsidP="00EF07A3">
            <w:pPr>
              <w:pStyle w:val="a8"/>
              <w:rPr>
                <w:b/>
                <w:vertAlign w:val="superscript"/>
              </w:rPr>
            </w:pPr>
            <w:r w:rsidRPr="00DB084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DB084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DB084A" w:rsidRDefault="00DB084A" w:rsidP="00EF07A3">
            <w:pPr>
              <w:pStyle w:val="a8"/>
              <w:rPr>
                <w:b/>
                <w:vertAlign w:val="superscript"/>
              </w:rPr>
            </w:pPr>
            <w:r w:rsidRPr="00DB084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DB084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DB084A" w:rsidRDefault="00DB084A" w:rsidP="00EF07A3">
            <w:pPr>
              <w:pStyle w:val="a8"/>
              <w:rPr>
                <w:vertAlign w:val="superscript"/>
              </w:rPr>
            </w:pPr>
            <w:r w:rsidRPr="00DB084A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FE21D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3C5C39" w:rsidRPr="003947ED" w:rsidRDefault="00B26F7F" w:rsidP="004E51DC">
            <w:pPr>
              <w:pStyle w:val="a8"/>
            </w:pPr>
            <w:r>
              <w:t>вакансия</w:t>
            </w:r>
          </w:p>
        </w:tc>
        <w:tc>
          <w:tcPr>
            <w:tcW w:w="283" w:type="dxa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B26F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EF07A3" w:rsidP="00EF07A3">
            <w:pPr>
              <w:pStyle w:val="a8"/>
              <w:rPr>
                <w:b/>
                <w:vertAlign w:val="superscript"/>
              </w:rPr>
            </w:pPr>
            <w:r w:rsidRPr="003947ED">
              <w:rPr>
                <w:vertAlign w:val="superscript"/>
              </w:rPr>
              <w:t>(Ф.И.О.</w:t>
            </w:r>
            <w:r w:rsidR="00F31AF6" w:rsidRPr="003947ED">
              <w:rPr>
                <w:vertAlign w:val="superscript"/>
              </w:rPr>
              <w:t xml:space="preserve"> работника</w:t>
            </w:r>
            <w:r w:rsidRPr="003947ED">
              <w:rPr>
                <w:vertAlign w:val="superscript"/>
              </w:rPr>
              <w:t>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B26F7F" w:rsidRPr="00B26F7F" w:rsidTr="00B26F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</w:tr>
      <w:tr w:rsidR="00B26F7F" w:rsidRPr="00B26F7F" w:rsidTr="00B26F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26F7F" w:rsidRPr="00B26F7F" w:rsidRDefault="00B26F7F" w:rsidP="00EF07A3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(дата)</w:t>
            </w:r>
          </w:p>
        </w:tc>
      </w:tr>
      <w:tr w:rsidR="00B26F7F" w:rsidRPr="00B26F7F" w:rsidTr="00B26F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</w:tr>
      <w:tr w:rsidR="00B26F7F" w:rsidRPr="00B26F7F" w:rsidTr="00B26F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26F7F" w:rsidRPr="00B26F7F" w:rsidRDefault="00B26F7F" w:rsidP="00EF07A3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(дата)</w:t>
            </w:r>
          </w:p>
        </w:tc>
      </w:tr>
      <w:tr w:rsidR="00B26F7F" w:rsidRPr="00B26F7F" w:rsidTr="00B26F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</w:tr>
      <w:tr w:rsidR="00B26F7F" w:rsidRPr="00B26F7F" w:rsidTr="00B26F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26F7F" w:rsidRPr="00B26F7F" w:rsidRDefault="00B26F7F" w:rsidP="00EF07A3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(дата)</w:t>
            </w:r>
          </w:p>
        </w:tc>
      </w:tr>
      <w:tr w:rsidR="00B26F7F" w:rsidRPr="00B26F7F" w:rsidTr="00B26F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</w:tr>
      <w:tr w:rsidR="00B26F7F" w:rsidRPr="00B26F7F" w:rsidTr="00B26F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26F7F" w:rsidRPr="00B26F7F" w:rsidRDefault="00B26F7F" w:rsidP="00EF07A3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(дата)</w:t>
            </w:r>
          </w:p>
        </w:tc>
      </w:tr>
      <w:tr w:rsidR="00B26F7F" w:rsidRPr="00B26F7F" w:rsidTr="00B26F7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6F7F" w:rsidRPr="00B26F7F" w:rsidRDefault="00B26F7F" w:rsidP="004E51DC">
            <w:pPr>
              <w:pStyle w:val="a8"/>
            </w:pPr>
          </w:p>
        </w:tc>
      </w:tr>
      <w:tr w:rsidR="00B26F7F" w:rsidRPr="00B26F7F" w:rsidTr="00B26F7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26F7F" w:rsidRPr="00B26F7F" w:rsidRDefault="00B26F7F" w:rsidP="00EF07A3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26F7F" w:rsidRPr="00B26F7F" w:rsidRDefault="00B26F7F" w:rsidP="004E51DC">
            <w:pPr>
              <w:pStyle w:val="a8"/>
              <w:rPr>
                <w:vertAlign w:val="superscript"/>
              </w:rPr>
            </w:pPr>
            <w:r w:rsidRPr="00B26F7F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84A" w:rsidRDefault="00DB084A" w:rsidP="0076042D">
      <w:pPr>
        <w:pStyle w:val="a9"/>
      </w:pPr>
      <w:r>
        <w:separator/>
      </w:r>
    </w:p>
  </w:endnote>
  <w:endnote w:type="continuationSeparator" w:id="0">
    <w:p w:rsidR="00DB084A" w:rsidRDefault="00DB084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B26F7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11091/028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4E4A39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4E4A39" w:rsidRPr="00C31869">
            <w:rPr>
              <w:rStyle w:val="ad"/>
              <w:sz w:val="20"/>
              <w:szCs w:val="20"/>
            </w:rPr>
            <w:fldChar w:fldCharType="separate"/>
          </w:r>
          <w:r w:rsidR="00B26F7F">
            <w:rPr>
              <w:rStyle w:val="ad"/>
              <w:noProof/>
              <w:sz w:val="20"/>
              <w:szCs w:val="20"/>
            </w:rPr>
            <w:t>1</w:t>
          </w:r>
          <w:r w:rsidR="004E4A39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26F7F" w:rsidRPr="00B26F7F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84A" w:rsidRDefault="00DB084A" w:rsidP="0076042D">
      <w:pPr>
        <w:pStyle w:val="a9"/>
      </w:pPr>
      <w:r>
        <w:separator/>
      </w:r>
    </w:p>
  </w:footnote>
  <w:footnote w:type="continuationSeparator" w:id="0">
    <w:p w:rsidR="00DB084A" w:rsidRDefault="00DB084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бщебольничный медицинский персонал"/>
    <w:docVar w:name="class" w:val=" не определен "/>
    <w:docVar w:name="close_doc_flag" w:val="0"/>
    <w:docVar w:name="co_classes" w:val="   "/>
    <w:docVar w:name="codeok" w:val=" 24040 "/>
    <w:docVar w:name="codeok " w:val="    "/>
    <w:docVar w:name="col18" w:val=" 0 "/>
    <w:docVar w:name="colanal" w:val="  Отсутствуют"/>
    <w:docVar w:name="colrab" w:val=" 0 "/>
    <w:docVar w:name="colrab_anal" w:val=" 0 "/>
    <w:docVar w:name="colraball" w:val="    "/>
    <w:docVar w:name="colwom" w:val=" 0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28 "/>
    <w:docVar w:name="oborud" w:val=" Отсутствуе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8B2F7254924B4A88B48FCFC4A385DEB6"/>
    <w:docVar w:name="rm_id" w:val="159"/>
    <w:docVar w:name="rm_name" w:val="                                          "/>
    <w:docVar w:name="rm_number" w:val=" 11091/028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Дезинфициру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3E7188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B80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3E7188"/>
    <w:rsid w:val="0040104A"/>
    <w:rsid w:val="00402CAC"/>
    <w:rsid w:val="00444410"/>
    <w:rsid w:val="00481C22"/>
    <w:rsid w:val="004A47AD"/>
    <w:rsid w:val="004C4DB2"/>
    <w:rsid w:val="004E4A39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53D60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26F7F"/>
    <w:rsid w:val="00BA5029"/>
    <w:rsid w:val="00BC2F3C"/>
    <w:rsid w:val="00C02721"/>
    <w:rsid w:val="00C03F4A"/>
    <w:rsid w:val="00C31869"/>
    <w:rsid w:val="00CE3307"/>
    <w:rsid w:val="00D76DF8"/>
    <w:rsid w:val="00DB084A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C6133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2016-11-24T11:36:00Z</dcterms:created>
  <dcterms:modified xsi:type="dcterms:W3CDTF">2016-11-25T06:23:00Z</dcterms:modified>
</cp:coreProperties>
</file>